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f3aeb89" w14:textId="f3aeb89">
      <w:pPr>
        <w15:collapsed w:val="false"/>
      </w:pPr>
      <w:bookmarkStart w:name="_GoBack" w:id="0"/>
      <w:bookmarkEnd w:id="0"/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C8505A">
        <w:t xml:space="preserve">  U Zagrebu, 2</w:t>
      </w:r>
      <w:r w:rsidR="00BA721E">
        <w:t>7</w:t>
      </w:r>
      <w:r w:rsidR="00C8505A">
        <w:t>. kolovoza 2020.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22472" w:rsidRDefault="00C8505A">
      <w:r>
        <w:t xml:space="preserve">           REPUBLIKA HRVATSKA</w:t>
      </w:r>
    </w:p>
    <w:p w:rsidR="00C8505A" w:rsidRDefault="00C8505A"/>
    <w:p w:rsidR="00C8505A" w:rsidRDefault="00C8505A"/>
    <w:p w:rsidR="00C8505A" w:rsidRDefault="00C8505A">
      <w:r>
        <w:t xml:space="preserve">                                                                                                     </w:t>
      </w:r>
      <w:r w:rsidR="008232DD">
        <w:t>87</w:t>
      </w:r>
      <w:r>
        <w:t>. St-</w:t>
      </w:r>
      <w:r w:rsidR="008232DD">
        <w:t>308</w:t>
      </w:r>
      <w:r w:rsidR="00B55C12">
        <w:t>/2020</w:t>
      </w:r>
    </w:p>
    <w:p w:rsidR="00C8505A" w:rsidRDefault="00C8505A"/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0363E" w:rsidP="00383B46" w:rsidRDefault="0060363E">
      <w:pPr>
        <w:jc w:val="right"/>
      </w:pPr>
      <w:r>
        <w:t xml:space="preserve">TRGOVAČKI SUD U </w:t>
      </w:r>
      <w:r w:rsidR="00BA721E">
        <w:t>PAZINU</w:t>
      </w:r>
    </w:p>
    <w:p w:rsidR="00BA721E" w:rsidP="00383B46" w:rsidRDefault="00BA721E">
      <w:pPr>
        <w:jc w:val="right"/>
      </w:pPr>
    </w:p>
    <w:p w:rsidR="00945B0E" w:rsidP="00383B46" w:rsidRDefault="00BA721E">
      <w:pPr>
        <w:jc w:val="right"/>
      </w:pPr>
      <w:proofErr w:type="spellStart"/>
      <w:r>
        <w:t>Dršćevka</w:t>
      </w:r>
      <w:proofErr w:type="spellEnd"/>
      <w:r>
        <w:t xml:space="preserve"> 1, 52000 Pazin </w:t>
      </w:r>
    </w:p>
    <w:p w:rsidR="0060363E" w:rsidP="00B80950" w:rsidRDefault="0060363E">
      <w:pPr>
        <w:jc w:val="right"/>
      </w:pP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</w:t>
      </w:r>
      <w:r w:rsidR="00BF3AEF">
        <w:t>PAZINU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</w:t>
      </w:r>
      <w:r w:rsidR="00BA721E">
        <w:t>8</w:t>
      </w:r>
    </w:p>
    <w:p w:rsidR="00C8505A" w:rsidP="0060363E" w:rsidRDefault="00C8505A">
      <w:r>
        <w:t>od 28. srpnja 2020. u prilogu ovog dopisa dostavlja vam se predmet</w:t>
      </w:r>
    </w:p>
    <w:p w:rsidR="00C8505A" w:rsidP="0060363E" w:rsidRDefault="00C8505A"/>
    <w:p w:rsidR="00C8505A" w:rsidP="0060363E" w:rsidRDefault="00C8505A">
      <w:r>
        <w:t xml:space="preserve">            </w:t>
      </w:r>
      <w:r w:rsidR="008232DD">
        <w:t>87</w:t>
      </w:r>
      <w:r>
        <w:t xml:space="preserve">. </w:t>
      </w:r>
      <w:r w:rsidR="00274EC2">
        <w:t>St-</w:t>
      </w:r>
      <w:r w:rsidR="008232DD">
        <w:t>308</w:t>
      </w:r>
      <w:r w:rsidR="00B55C12">
        <w:t>/2020</w:t>
      </w:r>
    </w:p>
    <w:p w:rsidR="00142F30" w:rsidP="0060363E" w:rsidRDefault="00142F30"/>
    <w:p w:rsidR="008232DD" w:rsidP="008232DD" w:rsidRDefault="00C8505A">
      <w:r>
        <w:t xml:space="preserve">             </w:t>
      </w:r>
      <w:r w:rsidR="008232DD">
        <w:t>Podnositelj zahtjeva</w:t>
      </w:r>
      <w:r w:rsidR="001A1F53">
        <w:t xml:space="preserve"> – Korana </w:t>
      </w:r>
      <w:proofErr w:type="spellStart"/>
      <w:r w:rsidR="001A1F53">
        <w:t>Ferdelji</w:t>
      </w:r>
      <w:proofErr w:type="spellEnd"/>
      <w:r w:rsidR="001A1F53">
        <w:t>, Mirka Viriusa</w:t>
      </w:r>
      <w:r w:rsidR="008232DD">
        <w:t xml:space="preserve"> 16, 10000 Zagreb, OIB: 74691192835 </w:t>
      </w:r>
    </w:p>
    <w:p w:rsidR="00B55C12" w:rsidP="00B55C12" w:rsidRDefault="00B55C12"/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022B89" w:rsidP="0060363E" w:rsidRDefault="00C8505A">
      <w:r>
        <w:t xml:space="preserve">            </w:t>
      </w:r>
      <w:r w:rsidR="008232DD">
        <w:t>Likvidacijska masa iza TECHNOCHEM  INTERNATIONAL d.o.o. za usluge čišćenja i građenje</w:t>
      </w:r>
      <w:r w:rsidR="000C25DD">
        <w:t xml:space="preserve">, </w:t>
      </w:r>
      <w:proofErr w:type="spellStart"/>
      <w:r w:rsidR="008232DD">
        <w:t>Pavlenski</w:t>
      </w:r>
      <w:proofErr w:type="spellEnd"/>
      <w:r w:rsidR="008232DD">
        <w:t xml:space="preserve"> put 5E</w:t>
      </w:r>
      <w:r w:rsidR="000C25DD">
        <w:t>, 10000 Zagreb, OIB:</w:t>
      </w:r>
      <w:r w:rsidR="008232DD">
        <w:t>71834222826</w:t>
      </w:r>
    </w:p>
    <w:p w:rsidR="008232DD" w:rsidP="0060363E" w:rsidRDefault="008232DD"/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60363E" w:rsidRDefault="00C8505A">
      <w:r>
        <w:t xml:space="preserve">            Ovaj se dopis objavljuje na e</w:t>
      </w:r>
      <w:r w:rsidR="006A2AD6">
        <w:t>-</w:t>
      </w:r>
      <w:r>
        <w:t xml:space="preserve">Oglasnoj ploči Trgovačkog suda u Zagrebu uz </w:t>
      </w:r>
    </w:p>
    <w:p w:rsidR="00C8505A" w:rsidP="0060363E" w:rsidRDefault="00C8505A">
      <w:r>
        <w:t xml:space="preserve">upozorenje da će daljnje radnje i dostava biti objavljeni na e-Oglasnoj ploči </w:t>
      </w:r>
      <w:r w:rsidR="00B80950">
        <w:t>T</w:t>
      </w:r>
      <w:r>
        <w:t>rgovačkog</w:t>
      </w:r>
    </w:p>
    <w:p w:rsidR="00C8505A" w:rsidP="0060363E" w:rsidRDefault="00C8505A">
      <w:r>
        <w:t xml:space="preserve">suda u </w:t>
      </w:r>
      <w:r w:rsidR="0046597F">
        <w:t>Pazinu</w:t>
      </w:r>
      <w:r>
        <w:t xml:space="preserve">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022B89"/>
    <w:rsid w:val="000C25DD"/>
    <w:rsid w:val="00142F30"/>
    <w:rsid w:val="001A1F53"/>
    <w:rsid w:val="001B38FE"/>
    <w:rsid w:val="001D5AB3"/>
    <w:rsid w:val="00242FCD"/>
    <w:rsid w:val="00274EC2"/>
    <w:rsid w:val="0030721C"/>
    <w:rsid w:val="003777CA"/>
    <w:rsid w:val="00383B46"/>
    <w:rsid w:val="003B61AD"/>
    <w:rsid w:val="003D62F5"/>
    <w:rsid w:val="003E420D"/>
    <w:rsid w:val="003F7B41"/>
    <w:rsid w:val="00431A12"/>
    <w:rsid w:val="00442343"/>
    <w:rsid w:val="0046597F"/>
    <w:rsid w:val="004D4987"/>
    <w:rsid w:val="005038AB"/>
    <w:rsid w:val="00514017"/>
    <w:rsid w:val="005263FE"/>
    <w:rsid w:val="0060363E"/>
    <w:rsid w:val="006375A9"/>
    <w:rsid w:val="006A2AD6"/>
    <w:rsid w:val="007E145A"/>
    <w:rsid w:val="008232DD"/>
    <w:rsid w:val="00890969"/>
    <w:rsid w:val="008A519D"/>
    <w:rsid w:val="00945B0E"/>
    <w:rsid w:val="00965862"/>
    <w:rsid w:val="009C0FBF"/>
    <w:rsid w:val="00A93A8F"/>
    <w:rsid w:val="00B55C12"/>
    <w:rsid w:val="00B6233B"/>
    <w:rsid w:val="00B80950"/>
    <w:rsid w:val="00B8273C"/>
    <w:rsid w:val="00BA721E"/>
    <w:rsid w:val="00BF3AEF"/>
    <w:rsid w:val="00C22472"/>
    <w:rsid w:val="00C8505A"/>
    <w:rsid w:val="00CB0DBA"/>
    <w:rsid w:val="00D71AAA"/>
    <w:rsid w:val="00DF483E"/>
    <w:rsid w:val="00EB3494"/>
    <w:rsid w:val="00EB757A"/>
    <w:rsid w:val="00EB77A1"/>
    <w:rsid w:val="00ED08EA"/>
    <w:rsid w:val="00F84CF3"/>
    <w:rsid w:val="00FD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3E420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E420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E420D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E420D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E420D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42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42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42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42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42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7514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32019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27. kolovoza 2020.</izvorni_sadrzaj>
    <derivirana_varijabla naziv="DomainObject.DatumDonosenjaOdluke_1">27. kolovoza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</izvorni_sadrzaj>
    <derivirana_varijabla naziv="DomainObject.Predmet.Broj_1">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2020.</izvorni_sadrzaj>
    <derivirana_varijabla naziv="DomainObject.Predmet.DatumOsnivanja_1">29. siječnja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St-308/2020</izvorni_sadrzaj>
    <derivirana_varijabla naziv="DomainObject.Predmet.OznakaBroj_1">St-308/2020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Likvidacijska masa iza TECHNOCHEM INTERNATIONAL d.o.o. za usluge čišćenja i građenje</izvorni_sadrzaj>
    <derivirana_varijabla naziv="DomainObject.Predmet.ProtustrankaFormated_1">  Likvidacijska masa iza TECHNOCHEM INTERNATIONAL d.o.o. za usluge čišćenja i građenje</derivirana_varijabla>
  </DomainObject.Predmet.ProtustrankaFormated>
  <DomainObject.Predmet.ProtustrankaFormatedOIB>
    <izvorni_sadrzaj>  Likvidacijska masa iza TECHNOCHEM INTERNATIONAL d.o.o. za usluge čišćenja i građenje, OIB 71834222826</izvorni_sadrzaj>
    <derivirana_varijabla naziv="DomainObject.Predmet.ProtustrankaFormatedOIB_1">  Likvidacijska masa iza TECHNOCHEM INTERNATIONAL d.o.o. za usluge čišćenja i građenje, OIB 71834222826</derivirana_varijabla>
  </DomainObject.Predmet.ProtustrankaFormatedOIB>
  <DomainObject.Predmet.ProtustrankaFormatedWithAdress>
    <izvorni_sadrzaj> Likvidacijska masa iza TECHNOCHEM INTERNATIONAL d.o.o. za usluge čišćenja i građenje, Pavlenski put 5 E , 10000 Zagreb</izvorni_sadrzaj>
    <derivirana_varijabla naziv="DomainObject.Predmet.ProtustrankaFormatedWithAdress_1"> Likvidacijska masa iza TECHNOCHEM INTERNATIONAL d.o.o. za usluge čišćenja i građenje, Pavlenski put 5 E , 10000 Zagreb</derivirana_varijabla>
  </DomainObject.Predmet.ProtustrankaFormatedWithAdress>
  <DomainObject.Predmet.ProtustrankaFormatedWithAdressOIB>
    <izvorni_sadrzaj> Likvidacijska masa iza TECHNOCHEM INTERNATIONAL d.o.o. za usluge čišćenja i građenje, OIB 71834222826, Pavlenski put 5 E , 10000 Zagreb</izvorni_sadrzaj>
    <derivirana_varijabla naziv="DomainObject.Predmet.ProtustrankaFormatedWithAdressOIB_1"> Likvidacijska masa iza TECHNOCHEM INTERNATIONAL d.o.o. za usluge čišćenja i građenje, OIB 71834222826, Pavlenski put 5 E , 10000 Zagreb</derivirana_varijabla>
  </DomainObject.Predmet.ProtustrankaFormatedWithAdressOIB>
  <DomainObject.Predmet.ProtustrankaWithAdress>
    <izvorni_sadrzaj>Likvidacijska masa iza TECHNOCHEM INTERNATIONAL d.o.o. za usluge čišćenja i građenje Pavlenski put 5 E , 10000 Zagreb</izvorni_sadrzaj>
    <derivirana_varijabla naziv="DomainObject.Predmet.ProtustrankaWithAdress_1">Likvidacijska masa iza TECHNOCHEM INTERNATIONAL d.o.o. za usluge čišćenja i građenje Pavlenski put 5 E , 10000 Zagreb</derivirana_varijabla>
  </DomainObject.Predmet.ProtustrankaWithAdress>
  <DomainObject.Predmet.ProtustrankaWithAdressOIB>
    <izvorni_sadrzaj>Likvidacijska masa iza TECHNOCHEM INTERNATIONAL d.o.o. za usluge čišćenja i građenje, OIB 71834222826, Pavlenski put 5 E , 10000 Zagreb</izvorni_sadrzaj>
    <derivirana_varijabla naziv="DomainObject.Predmet.ProtustrankaWithAdressOIB_1">Likvidacijska masa iza TECHNOCHEM INTERNATIONAL d.o.o. za usluge čišćenja i građenje, OIB 71834222826, Pavlenski put 5 E , 10000 Zagreb</derivirana_varijabla>
  </DomainObject.Predmet.ProtustrankaWithAdressOIB>
  <DomainObject.Predmet.ProtustrankaNazivFormated>
    <izvorni_sadrzaj>Likvidacijska masa iza TECHNOCHEM INTERNATIONAL d.o.o. za usluge čišćenja i građenje</izvorni_sadrzaj>
    <derivirana_varijabla naziv="DomainObject.Predmet.ProtustrankaNazivFormated_1">Likvidacijska masa iza TECHNOCHEM INTERNATIONAL d.o.o. za usluge čišćenja i građenje</derivirana_varijabla>
  </DomainObject.Predmet.ProtustrankaNazivFormated>
  <DomainObject.Predmet.ProtustrankaNazivFormatedOIB>
    <izvorni_sadrzaj>Likvidacijska masa iza TECHNOCHEM INTERNATIONAL d.o.o. za usluge čišćenja i građenje, OIB 71834222826</izvorni_sadrzaj>
    <derivirana_varijabla naziv="DomainObject.Predmet.ProtustrankaNazivFormatedOIB_1">Likvidacijska masa iza TECHNOCHEM INTERNATIONAL d.o.o. za usluge čišćenja i građenje, OIB 71834222826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Korana Ferdelji</izvorni_sadrzaj>
    <derivirana_varijabla naziv="DomainObject.Predmet.StrankaFormated_1">  Korana Ferdelji</derivirana_varijabla>
  </DomainObject.Predmet.StrankaFormated>
  <DomainObject.Predmet.StrankaFormatedOIB>
    <izvorni_sadrzaj>  Korana Ferdelji, OIB 74691192835</izvorni_sadrzaj>
    <derivirana_varijabla naziv="DomainObject.Predmet.StrankaFormatedOIB_1">  Korana Ferdelji, OIB 74691192835</derivirana_varijabla>
  </DomainObject.Predmet.StrankaFormatedOIB>
  <DomainObject.Predmet.StrankaFormatedWithAdress>
    <izvorni_sadrzaj> Korana Ferdelji, Ivane Brlić-Mažuranić 54, 10000 Zagreb</izvorni_sadrzaj>
    <derivirana_varijabla naziv="DomainObject.Predmet.StrankaFormatedWithAdress_1"> Korana Ferdelji, Ivane Brlić-Mažuranić 54, 10000 Zagreb</derivirana_varijabla>
  </DomainObject.Predmet.StrankaFormatedWithAdress>
  <DomainObject.Predmet.StrankaFormatedWithAdressOIB>
    <izvorni_sadrzaj> Korana Ferdelji, OIB 74691192835, Ivane Brlić-Mažuranić 54, 10000 Zagreb</izvorni_sadrzaj>
    <derivirana_varijabla naziv="DomainObject.Predmet.StrankaFormatedWithAdressOIB_1"> Korana Ferdelji, OIB 74691192835, Ivane Brlić-Mažuranić 54, 10000 Zagreb</derivirana_varijabla>
  </DomainObject.Predmet.StrankaFormatedWithAdressOIB>
  <DomainObject.Predmet.StrankaWithAdress>
    <izvorni_sadrzaj>Korana Ferdelji Ivane Brlić-Mažuranić 54,10000 Zagreb</izvorni_sadrzaj>
    <derivirana_varijabla naziv="DomainObject.Predmet.StrankaWithAdress_1">Korana Ferdelji Ivane Brlić-Mažuranić 54,10000 Zagreb</derivirana_varijabla>
  </DomainObject.Predmet.StrankaWithAdress>
  <DomainObject.Predmet.StrankaWithAdressOIB>
    <izvorni_sadrzaj>Korana Ferdelji, OIB 74691192835, Ivane Brlić-Mažuranić 54,10000 Zagreb</izvorni_sadrzaj>
    <derivirana_varijabla naziv="DomainObject.Predmet.StrankaWithAdressOIB_1">Korana Ferdelji, OIB 74691192835, Ivane Brlić-Mažuranić 54,10000 Zagreb</derivirana_varijabla>
  </DomainObject.Predmet.StrankaWithAdressOIB>
  <DomainObject.Predmet.StrankaNazivFormated>
    <izvorni_sadrzaj>Korana Ferdelji</izvorni_sadrzaj>
    <derivirana_varijabla naziv="DomainObject.Predmet.StrankaNazivFormated_1">Korana Ferdelji</derivirana_varijabla>
  </DomainObject.Predmet.StrankaNazivFormated>
  <DomainObject.Predmet.StrankaNazivFormatedOIB>
    <izvorni_sadrzaj>Korana Ferdelji, OIB 74691192835</izvorni_sadrzaj>
    <derivirana_varijabla naziv="DomainObject.Predmet.StrankaNazivFormatedOIB_1">Korana Ferdelji, OIB 74691192835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Korana Ferdelji</item>
    </izvorni_sadrzaj>
    <derivirana_varijabla naziv="DomainObject.Predmet.StrankaListFormated_1">
      <item>Korana Ferdelji</item>
    </derivirana_varijabla>
  </DomainObject.Predmet.StrankaListFormated>
  <DomainObject.Predmet.StrankaListFormatedOIB>
    <izvorni_sadrzaj>
      <item>Korana Ferdelji, OIB 74691192835</item>
    </izvorni_sadrzaj>
    <derivirana_varijabla naziv="DomainObject.Predmet.StrankaListFormatedOIB_1">
      <item>Korana Ferdelji, OIB 74691192835</item>
    </derivirana_varijabla>
  </DomainObject.Predmet.StrankaListFormatedOIB>
  <DomainObject.Predmet.StrankaListFormatedWithAdress>
    <izvorni_sadrzaj>
      <item>Korana Ferdelji, Ivane Brlić-Mažuranić 54, 10000 Zagreb</item>
    </izvorni_sadrzaj>
    <derivirana_varijabla naziv="DomainObject.Predmet.StrankaListFormatedWithAdress_1">
      <item>Korana Ferdelji, Ivane Brlić-Mažuranić 54, 10000 Zagreb</item>
    </derivirana_varijabla>
  </DomainObject.Predmet.StrankaListFormatedWithAdress>
  <DomainObject.Predmet.StrankaListFormatedWithAdressOIB>
    <izvorni_sadrzaj>
      <item>Korana Ferdelji, OIB 74691192835, Ivane Brlić-Mažuranić 54, 10000 Zagreb</item>
    </izvorni_sadrzaj>
    <derivirana_varijabla naziv="DomainObject.Predmet.StrankaListFormatedWithAdressOIB_1">
      <item>Korana Ferdelji, OIB 74691192835, Ivane Brlić-Mažuranić 54, 10000 Zagreb</item>
    </derivirana_varijabla>
  </DomainObject.Predmet.StrankaListFormatedWithAdressOIB>
  <DomainObject.Predmet.StrankaListNazivFormated>
    <izvorni_sadrzaj>
      <item>Korana Ferdelji</item>
    </izvorni_sadrzaj>
    <derivirana_varijabla naziv="DomainObject.Predmet.StrankaListNazivFormated_1">
      <item>Korana Ferdelji</item>
    </derivirana_varijabla>
  </DomainObject.Predmet.StrankaListNazivFormated>
  <DomainObject.Predmet.StrankaListNazivFormatedOIB>
    <izvorni_sadrzaj>
      <item>Korana Ferdelji, OIB 74691192835</item>
    </izvorni_sadrzaj>
    <derivirana_varijabla naziv="DomainObject.Predmet.StrankaListNazivFormatedOIB_1">
      <item>Korana Ferdelji, OIB 74691192835</item>
    </derivirana_varijabla>
  </DomainObject.Predmet.StrankaListNazivFormatedOIB>
  <DomainObject.Predmet.ProtuStrankaListFormated>
    <izvorni_sadrzaj>
      <item>Likvidacijska masa iza TECHNOCHEM INTERNATIONAL d.o.o. za usluge čišćenja i građenje</item>
    </izvorni_sadrzaj>
    <derivirana_varijabla naziv="DomainObject.Predmet.ProtuStrankaListFormated_1">
      <item>Likvidacijska masa iza TECHNOCHEM INTERNATIONAL d.o.o. za usluge čišćenja i građenje</item>
    </derivirana_varijabla>
  </DomainObject.Predmet.ProtuStrankaListFormated>
  <DomainObject.Predmet.ProtuStrankaListFormatedOIB>
    <izvorni_sadrzaj>
      <item>Likvidacijska masa iza TECHNOCHEM INTERNATIONAL d.o.o. za usluge čišćenja i građenje, OIB 71834222826</item>
    </izvorni_sadrzaj>
    <derivirana_varijabla naziv="DomainObject.Predmet.ProtuStrankaListFormatedOIB_1">
      <item>Likvidacijska masa iza TECHNOCHEM INTERNATIONAL d.o.o. za usluge čišćenja i građenje, OIB 71834222826</item>
    </derivirana_varijabla>
  </DomainObject.Predmet.ProtuStrankaListFormatedOIB>
  <DomainObject.Predmet.ProtuStrankaListFormatedWithAdress>
    <izvorni_sadrzaj>
      <item>Likvidacijska masa iza TECHNOCHEM INTERNATIONAL d.o.o. za usluge čišćenja i građenje, Pavlenski put 5 E , 10000 Zagreb</item>
    </izvorni_sadrzaj>
    <derivirana_varijabla naziv="DomainObject.Predmet.ProtuStrankaListFormatedWithAdress_1">
      <item>Likvidacijska masa iza TECHNOCHEM INTERNATIONAL d.o.o. za usluge čišćenja i građenje, Pavlenski put 5 E , 10000 Zagreb</item>
    </derivirana_varijabla>
  </DomainObject.Predmet.ProtuStrankaListFormatedWithAdress>
  <DomainObject.Predmet.ProtuStrankaListFormatedWithAdressOIB>
    <izvorni_sadrzaj>
      <item>Likvidacijska masa iza TECHNOCHEM INTERNATIONAL d.o.o. za usluge čišćenja i građenje, OIB 71834222826, Pavlenski put 5 E , 10000 Zagreb</item>
    </izvorni_sadrzaj>
    <derivirana_varijabla naziv="DomainObject.Predmet.ProtuStrankaListFormatedWithAdressOIB_1">
      <item>Likvidacijska masa iza TECHNOCHEM INTERNATIONAL d.o.o. za usluge čišćenja i građenje, OIB 71834222826, Pavlenski put 5 E , 10000 Zagreb</item>
    </derivirana_varijabla>
  </DomainObject.Predmet.ProtuStrankaListFormatedWithAdressOIB>
  <DomainObject.Predmet.ProtuStrankaListNazivFormated>
    <izvorni_sadrzaj>
      <item>Likvidacijska masa iza TECHNOCHEM INTERNATIONAL d.o.o. za usluge čišćenja i građenje</item>
    </izvorni_sadrzaj>
    <derivirana_varijabla naziv="DomainObject.Predmet.ProtuStrankaListNazivFormated_1">
      <item>Likvidacijska masa iza TECHNOCHEM INTERNATIONAL d.o.o. za usluge čišćenja i građenje</item>
    </derivirana_varijabla>
  </DomainObject.Predmet.ProtuStrankaListNazivFormated>
  <DomainObject.Predmet.ProtuStrankaListNazivFormatedOIB>
    <izvorni_sadrzaj>
      <item>Likvidacijska masa iza TECHNOCHEM INTERNATIONAL d.o.o. za usluge čišćenja i građenje, OIB 71834222826</item>
    </izvorni_sadrzaj>
    <derivirana_varijabla naziv="DomainObject.Predmet.ProtuStrankaListNazivFormatedOIB_1">
      <item>Likvidacijska masa iza TECHNOCHEM INTERNATIONAL d.o.o. za usluge čišćenja i građenje, OIB 71834222826</item>
    </derivirana_varijabla>
  </DomainObject.Predmet.ProtuStrankaListNazivFormatedOIB>
  <DomainObject.Predmet.OstaliListFormated>
    <izvorni_sadrzaj>
      <item>Korana Ferdelji</item>
      <item>Korana Ferdelji</item>
    </izvorni_sadrzaj>
    <derivirana_varijabla naziv="DomainObject.Predmet.OstaliListFormated_1">
      <item>Korana Ferdelji</item>
      <item>Korana Ferdelji</item>
    </derivirana_varijabla>
  </DomainObject.Predmet.OstaliListFormated>
  <DomainObject.Predmet.OstaliListFormatedOIB>
    <izvorni_sadrzaj>
      <item>Korana Ferdelji, OIB 74691192835</item>
      <item>Korana Ferdelji, OIB 74691192835</item>
    </izvorni_sadrzaj>
    <derivirana_varijabla naziv="DomainObject.Predmet.OstaliListFormatedOIB_1">
      <item>Korana Ferdelji, OIB 74691192835</item>
      <item>Korana Ferdelji, OIB 74691192835</item>
    </derivirana_varijabla>
  </DomainObject.Predmet.OstaliListFormatedOIB>
  <DomainObject.Predmet.OstaliListFormatedWithAdress>
    <izvorni_sadrzaj>
      <item>Korana Ferdelji, Ivane Brlić-Mažuranić 54, 10000 Zagreb</item>
      <item>Korana Ferdelji, Mirka Viriusa 16, 10000 Zagreb</item>
    </izvorni_sadrzaj>
    <derivirana_varijabla naziv="DomainObject.Predmet.OstaliListFormatedWithAdress_1">
      <item>Korana Ferdelji, Ivane Brlić-Mažuranić 54, 10000 Zagreb</item>
      <item>Korana Ferdelji, Mirka Viriusa 16, 10000 Zagreb</item>
    </derivirana_varijabla>
  </DomainObject.Predmet.OstaliListFormatedWithAdress>
  <DomainObject.Predmet.OstaliListFormatedWithAdressOIB>
    <izvorni_sadrzaj>
      <item>Korana Ferdelji, OIB 74691192835, Ivane Brlić-Mažuranić 54, 10000 Zagreb</item>
      <item>Korana Ferdelji, OIB 74691192835, Mirka Viriusa 16, 10000 Zagreb</item>
    </izvorni_sadrzaj>
    <derivirana_varijabla naziv="DomainObject.Predmet.OstaliListFormatedWithAdressOIB_1">
      <item>Korana Ferdelji, OIB 74691192835, Ivane Brlić-Mažuranić 54, 10000 Zagreb</item>
      <item>Korana Ferdelji, OIB 74691192835, Mirka Viriusa 16, 10000 Zagreb</item>
    </derivirana_varijabla>
  </DomainObject.Predmet.OstaliListFormatedWithAdressOIB>
  <DomainObject.Predmet.OstaliListNazivFormated>
    <izvorni_sadrzaj>
      <item>Korana Ferdelji</item>
      <item>Korana Ferdelji</item>
    </izvorni_sadrzaj>
    <derivirana_varijabla naziv="DomainObject.Predmet.OstaliListNazivFormated_1">
      <item>Korana Ferdelji</item>
      <item>Korana Ferdelji</item>
    </derivirana_varijabla>
  </DomainObject.Predmet.OstaliListNazivFormated>
  <DomainObject.Predmet.OstaliListNazivFormatedOIB>
    <izvorni_sadrzaj>
      <item>Korana Ferdelji, OIB 74691192835</item>
      <item>Korana Ferdelji, OIB 74691192835</item>
    </izvorni_sadrzaj>
    <derivirana_varijabla naziv="DomainObject.Predmet.OstaliListNazivFormatedOIB_1">
      <item>Korana Ferdelji, OIB 74691192835</item>
      <item>Korana Ferdelji, OIB 74691192835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27. kolovoza 2020.</izvorni_sadrzaj>
    <derivirana_varijabla naziv="DomainObject.Datum_1">27. kolovoza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Korana Ferdelji</izvorni_sadrzaj>
    <derivirana_varijabla naziv="DomainObject.Predmet.StrankaIDrugi_1">Korana Ferdelji</derivirana_varijabla>
  </DomainObject.Predmet.StrankaIDrugi>
  <DomainObject.Predmet.ProtustrankaIDrugi>
    <izvorni_sadrzaj>Likvidacijska masa iza TECHNOCHEM INTERNATIONAL d.o.o. za usluge čišćenja i građenje</izvorni_sadrzaj>
    <derivirana_varijabla naziv="DomainObject.Predmet.ProtustrankaIDrugi_1">Likvidacijska masa iza TECHNOCHEM INTERNATIONAL d.o.o. za usluge čišćenja i građenje</derivirana_varijabla>
  </DomainObject.Predmet.ProtustrankaIDrugi>
  <DomainObject.Predmet.StrankaIDrugiAdressOIB>
    <izvorni_sadrzaj>Korana Ferdelji, OIB 74691192835, Ivane Brlić-Mažuranić 54, 10000 Zagreb</izvorni_sadrzaj>
    <derivirana_varijabla naziv="DomainObject.Predmet.StrankaIDrugiAdressOIB_1">Korana Ferdelji, OIB 74691192835, Ivane Brlić-Mažuranić 54, 10000 Zagreb</derivirana_varijabla>
  </DomainObject.Predmet.StrankaIDrugiAdressOIB>
  <DomainObject.Predmet.ProtustrankaIDrugiAdressOIB>
    <izvorni_sadrzaj>Likvidacijska masa iza TECHNOCHEM INTERNATIONAL d.o.o. za usluge čišćenja i građenje, OIB 71834222826, Pavlenski put 5 E , 10000 Zagreb</izvorni_sadrzaj>
    <derivirana_varijabla naziv="DomainObject.Predmet.ProtustrankaIDrugiAdressOIB_1">Likvidacijska masa iza TECHNOCHEM INTERNATIONAL d.o.o. za usluge čišćenja i građenje, OIB 71834222826, Pavlenski put 5 E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Likvidacijska masa iza TECHNOCHEM INTERNATIONAL d.o.o. za usluge čišćenja i građenje</item>
      <item>Korana Ferdelji</item>
      <item>Korana Ferdelji</item>
      <item>Korana Ferdelji</item>
    </izvorni_sadrzaj>
    <derivirana_varijabla naziv="DomainObject.Predmet.SudioniciListNaziv_1">
      <item>Likvidacijska masa iza TECHNOCHEM INTERNATIONAL d.o.o. za usluge čišćenja i građenje</item>
      <item>Korana Ferdelji</item>
      <item>Korana Ferdelji</item>
      <item>Korana Ferdelji</item>
    </derivirana_varijabla>
  </DomainObject.Predmet.SudioniciListNaziv>
  <DomainObject.Predmet.SudioniciListAdressOIB>
    <izvorni_sadrzaj>
      <item>Likvidacijska masa iza TECHNOCHEM INTERNATIONAL d.o.o. za usluge čišćenja i građenje, OIB 71834222826, Pavlenski put 5 E ,10000 Zagreb</item>
      <item>Korana Ferdelji, OIB 74691192835, Ivane Brlić-Mažuranić 54,10000 Zagreb</item>
      <item>Korana Ferdelji, OIB 74691192835, Ivane Brlić-Mažuranić 54,10000 Zagreb</item>
      <item>Korana Ferdelji, OIB 74691192835, Mirka Viriusa 16,10000 Zagreb</item>
    </izvorni_sadrzaj>
    <derivirana_varijabla naziv="DomainObject.Predmet.SudioniciListAdressOIB_1">
      <item>Likvidacijska masa iza TECHNOCHEM INTERNATIONAL d.o.o. za usluge čišćenja i građenje, OIB 71834222826, Pavlenski put 5 E ,10000 Zagreb</item>
      <item>Korana Ferdelji, OIB 74691192835, Ivane Brlić-Mažuranić 54,10000 Zagreb</item>
      <item>Korana Ferdelji, OIB 74691192835, Ivane Brlić-Mažuranić 54,10000 Zagreb</item>
      <item>Korana Ferdelji, OIB 74691192835, Mirka Viriusa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71834222826</item>
      <item>, OIB 74691192835</item>
      <item>, OIB 74691192835</item>
      <item>, OIB 74691192835</item>
    </izvorni_sadrzaj>
    <derivirana_varijabla naziv="DomainObject.Predmet.SudioniciListNazivOIB_1">
      <item>, OIB 71834222826</item>
      <item>, OIB 74691192835</item>
      <item>, OIB 74691192835</item>
      <item>, OIB 74691192835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3. veljače 2020.</izvorni_sadrzaj>
    <derivirana_varijabla naziv="DomainObject.PredzadnjaOdlukaIzPredmeta.DatumDonosenjaOdluke_1">3. veljače 2020.</derivirana_varijabla>
  </DomainObject.PredzadnjaOdlukaIzPredmeta.DatumDonosenjaOdluke>
  <DomainObject.PredzadnjaOdlukaIzPredmeta.Oznaka>
    <izvorni_sadrzaj>St-308/2020-2</izvorni_sadrzaj>
    <derivirana_varijabla naziv="DomainObject.PredzadnjaOdlukaIzPredmeta.Oznaka_1">St-308/2020-2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29. siječnja 2020.</izvorni_sadrzaj>
    <derivirana_varijabla naziv="DomainObject.Predmet.DatumPocetkaProcesa_1">29. siječnja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140</properties:Words>
  <properties:Characters>833</properties:Characters>
  <properties:Lines>47</properties:Lines>
  <properties:Paragraphs>25</properties:Paragraphs>
  <properties:TotalTime>96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2020-08-27T09:08:00Z</dcterms:created>
  <dc:creator>Katarina Milardović</dc:creator>
  <cp:lastModifiedBy>Marija Pavičić</cp:lastModifiedBy>
  <cp:lastPrinted>2020-08-27T11:59:00Z</cp:lastPrinted>
  <dcterms:modified xmlns:xsi="http://www.w3.org/2001/XMLSchema-instance" xsi:type="dcterms:W3CDTF">2020-08-27T12:02:00Z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pazin  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